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54D78" w14:textId="77777777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GODYNG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7E39FF0F" w14:textId="77777777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East Peckham, Kent.</w:t>
      </w:r>
    </w:p>
    <w:p w14:paraId="11FAD611" w14:textId="77777777" w:rsidR="00E73918" w:rsidRDefault="00E73918" w:rsidP="00E73918">
      <w:pPr>
        <w:rPr>
          <w:rFonts w:ascii="Times New Roman" w:eastAsia="Calibri" w:hAnsi="Times New Roman" w:cs="Times New Roman"/>
        </w:rPr>
      </w:pPr>
    </w:p>
    <w:p w14:paraId="5EF30824" w14:textId="77777777" w:rsidR="00E73918" w:rsidRDefault="00E73918" w:rsidP="00E73918">
      <w:pPr>
        <w:rPr>
          <w:rFonts w:ascii="Times New Roman" w:eastAsia="Calibri" w:hAnsi="Times New Roman" w:cs="Times New Roman"/>
        </w:rPr>
      </w:pPr>
    </w:p>
    <w:p w14:paraId="2C8C2F3C" w14:textId="77777777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</w:rPr>
        <w:t>Carkerigge</w:t>
      </w:r>
      <w:proofErr w:type="spellEnd"/>
      <w:r>
        <w:rPr>
          <w:rFonts w:ascii="Times New Roman" w:eastAsia="Calibri" w:hAnsi="Times New Roman" w:cs="Times New Roman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</w:rPr>
        <w:t>Carkerigge</w:t>
      </w:r>
      <w:proofErr w:type="spellEnd"/>
      <w:r>
        <w:rPr>
          <w:rFonts w:ascii="Times New Roman" w:eastAsia="Calibri" w:hAnsi="Times New Roman" w:cs="Times New Roman"/>
        </w:rPr>
        <w:t xml:space="preserve"> of Cranbrook(q.v.) brought</w:t>
      </w:r>
    </w:p>
    <w:p w14:paraId="18FCE8B1" w14:textId="77777777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 plaint of debt against him.</w:t>
      </w:r>
    </w:p>
    <w:p w14:paraId="39778440" w14:textId="74E74658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1709862F" w14:textId="77777777" w:rsidR="00DD1341" w:rsidRDefault="00DD1341" w:rsidP="00DD1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William Haute(q.v.) brought a plaint of debt against him, </w:t>
      </w:r>
      <w:proofErr w:type="gramStart"/>
      <w:r>
        <w:rPr>
          <w:rFonts w:ascii="Times New Roman" w:hAnsi="Times New Roman" w:cs="Times New Roman"/>
        </w:rPr>
        <w:t>Thomas</w:t>
      </w:r>
      <w:proofErr w:type="gramEnd"/>
    </w:p>
    <w:p w14:paraId="636D6A13" w14:textId="77777777" w:rsidR="00DD1341" w:rsidRDefault="00DD1341" w:rsidP="00DD1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Maplisden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Rolvenden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Exbrigge</w:t>
      </w:r>
      <w:proofErr w:type="spellEnd"/>
      <w:r>
        <w:rPr>
          <w:rFonts w:ascii="Times New Roman" w:hAnsi="Times New Roman" w:cs="Times New Roman"/>
        </w:rPr>
        <w:t xml:space="preserve"> of Faversham(q.v.) and</w:t>
      </w:r>
    </w:p>
    <w:p w14:paraId="778B5329" w14:textId="77777777" w:rsidR="00DD1341" w:rsidRDefault="00DD1341" w:rsidP="00DD1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Jope</w:t>
      </w:r>
      <w:proofErr w:type="spellEnd"/>
      <w:r>
        <w:rPr>
          <w:rFonts w:ascii="Times New Roman" w:hAnsi="Times New Roman" w:cs="Times New Roman"/>
        </w:rPr>
        <w:t xml:space="preserve"> of Yalding(q.v.).</w:t>
      </w:r>
    </w:p>
    <w:p w14:paraId="37023A31" w14:textId="77777777" w:rsidR="00DD1341" w:rsidRDefault="00DD1341" w:rsidP="00DD1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7829135" w14:textId="77777777" w:rsidR="00DD1341" w:rsidRDefault="00DD1341" w:rsidP="00E73918">
      <w:pPr>
        <w:rPr>
          <w:rFonts w:ascii="Times New Roman" w:eastAsia="Calibri" w:hAnsi="Times New Roman" w:cs="Times New Roman"/>
        </w:rPr>
      </w:pPr>
    </w:p>
    <w:p w14:paraId="39195CB3" w14:textId="77777777" w:rsidR="00E73918" w:rsidRDefault="00E73918" w:rsidP="00E73918">
      <w:pPr>
        <w:rPr>
          <w:rFonts w:ascii="Times New Roman" w:eastAsia="Calibri" w:hAnsi="Times New Roman" w:cs="Times New Roman"/>
        </w:rPr>
      </w:pPr>
    </w:p>
    <w:p w14:paraId="1D060384" w14:textId="77777777" w:rsidR="00E73918" w:rsidRDefault="00E73918" w:rsidP="00E73918">
      <w:pPr>
        <w:rPr>
          <w:rFonts w:ascii="Times New Roman" w:eastAsia="Calibri" w:hAnsi="Times New Roman" w:cs="Times New Roman"/>
        </w:rPr>
      </w:pPr>
    </w:p>
    <w:p w14:paraId="0AC1932F" w14:textId="05085FC8" w:rsidR="00E73918" w:rsidRDefault="00E73918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24 May 2017</w:t>
      </w:r>
    </w:p>
    <w:p w14:paraId="2D4F2CA9" w14:textId="201550DA" w:rsidR="00DD1341" w:rsidRDefault="00DD1341" w:rsidP="00E739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4 March 2021</w:t>
      </w:r>
    </w:p>
    <w:p w14:paraId="3F381657" w14:textId="77777777" w:rsidR="006B2F86" w:rsidRPr="00E71FC3" w:rsidRDefault="00DD134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93689" w14:textId="77777777" w:rsidR="00E73918" w:rsidRDefault="00E73918" w:rsidP="00E71FC3">
      <w:r>
        <w:separator/>
      </w:r>
    </w:p>
  </w:endnote>
  <w:endnote w:type="continuationSeparator" w:id="0">
    <w:p w14:paraId="3333A595" w14:textId="77777777" w:rsidR="00E73918" w:rsidRDefault="00E739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3E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DDE25" w14:textId="77777777" w:rsidR="00E73918" w:rsidRDefault="00E73918" w:rsidP="00E71FC3">
      <w:r>
        <w:separator/>
      </w:r>
    </w:p>
  </w:footnote>
  <w:footnote w:type="continuationSeparator" w:id="0">
    <w:p w14:paraId="614F8631" w14:textId="77777777" w:rsidR="00E73918" w:rsidRDefault="00E739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918"/>
    <w:rsid w:val="001A7C09"/>
    <w:rsid w:val="00577BD5"/>
    <w:rsid w:val="00656CBA"/>
    <w:rsid w:val="006A1F77"/>
    <w:rsid w:val="00733BE7"/>
    <w:rsid w:val="00AB52E8"/>
    <w:rsid w:val="00B16D3F"/>
    <w:rsid w:val="00BB41AC"/>
    <w:rsid w:val="00DD1341"/>
    <w:rsid w:val="00E71FC3"/>
    <w:rsid w:val="00E7391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054E2"/>
  <w15:chartTrackingRefBased/>
  <w15:docId w15:val="{310D7EFE-04ED-47D9-8355-319F8CA0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9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2017-05-30T13:14:00Z</dcterms:created>
  <dcterms:modified xsi:type="dcterms:W3CDTF">2021-03-04T09:16:00Z</dcterms:modified>
</cp:coreProperties>
</file>